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640" w:firstLineChars="200"/>
        <w:rPr>
          <w:rFonts w:hint="eastAsia" w:ascii="仿宋_GB2312" w:eastAsia="仿宋_GB2312"/>
          <w:sz w:val="32"/>
        </w:rPr>
      </w:pPr>
    </w:p>
    <w:p>
      <w:pPr>
        <w:ind w:firstLine="640" w:firstLineChars="200"/>
        <w:jc w:val="center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color w:val="auto"/>
          <w:sz w:val="32"/>
          <w:highlight w:val="none"/>
          <w:lang w:val="en-US" w:eastAsia="zh-CN"/>
        </w:rPr>
        <w:t>33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6350" r="6350" b="63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</w:t>
      </w:r>
      <w:r>
        <w:rPr>
          <w:rFonts w:hint="eastAsia" w:ascii="宋体" w:hAnsi="宋体"/>
          <w:b/>
          <w:sz w:val="44"/>
          <w:szCs w:val="44"/>
        </w:rPr>
        <w:t>公布辽宁理工学院第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二</w:t>
      </w:r>
      <w:r>
        <w:rPr>
          <w:rFonts w:hint="eastAsia" w:ascii="宋体" w:hAnsi="宋体"/>
          <w:b/>
          <w:sz w:val="44"/>
          <w:szCs w:val="44"/>
        </w:rPr>
        <w:t>届证券投资大赛结果的通知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afterLines="50"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辽宁理工学院第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证券投资</w:t>
      </w:r>
      <w:r>
        <w:rPr>
          <w:rFonts w:hint="eastAsia" w:ascii="仿宋" w:hAnsi="仿宋" w:eastAsia="仿宋"/>
          <w:sz w:val="32"/>
          <w:szCs w:val="32"/>
        </w:rPr>
        <w:t>大赛于202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sz w:val="32"/>
          <w:szCs w:val="32"/>
        </w:rPr>
        <w:t>日圆满落下帷幕。本次大赛由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创新创业学院</w:t>
      </w:r>
      <w:r>
        <w:rPr>
          <w:rFonts w:hint="eastAsia" w:ascii="仿宋" w:hAnsi="仿宋" w:eastAsia="仿宋"/>
          <w:sz w:val="32"/>
          <w:szCs w:val="32"/>
        </w:rPr>
        <w:t>主办，工商管理学院承办，财务管理教研室负责实施，财会社团协助。大赛采用个人赛形式，共有来自工商管理学院、智能工程学院的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133</w:t>
      </w:r>
      <w:r>
        <w:rPr>
          <w:rFonts w:hint="eastAsia" w:ascii="仿宋" w:hAnsi="仿宋" w:eastAsia="仿宋"/>
          <w:sz w:val="32"/>
          <w:szCs w:val="32"/>
        </w:rPr>
        <w:t>名同学参加。经过激烈比拼，共决出一等奖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人，二等奖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sz w:val="32"/>
          <w:szCs w:val="32"/>
        </w:rPr>
        <w:t>人，三等奖3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人。获奖名单公布如下：</w:t>
      </w:r>
    </w:p>
    <w:tbl>
      <w:tblPr>
        <w:tblStyle w:val="5"/>
        <w:tblW w:w="84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260"/>
        <w:gridCol w:w="945"/>
        <w:gridCol w:w="1905"/>
        <w:gridCol w:w="1080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性别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班级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成绩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奖项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2011200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2011190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王亚婷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会计203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2011234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2005097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1804137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白朕恺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财管181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2011197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吴林桐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2011210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1804244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马先凯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李星瑶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1904330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李添姝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1904325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任诗语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2005107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刘佩姚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王瑞林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 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张璐瑶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张雨竹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1904272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2005004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1908019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 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1904296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张诗怡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1904322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王博涵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2105203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1904327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2011201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吴肇祺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2005158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赵美婷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财管202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2011266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周桂阳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会计205班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1904008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武怡彤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2005165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李曼曼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1904003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杨圆圆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1904005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1904323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栾东妮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解一丹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财管191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2015207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吕孟阳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2105237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唐子晴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2105234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2011002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白昕鑫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会计205班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1904025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李钰莹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赵怡纯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王一凡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2005085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赵梓敬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2105049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徐嘉阳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财管212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2005141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常钊珲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2105236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宋方芳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任晓羽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1904024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王殿钧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2011072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劳婧瑀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会计205班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1904170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朱子龙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赵恩佳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2005005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赵苗苗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2005098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侯欢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2105202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李翊萌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2005183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宋佳音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1904077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詹梓梅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2105017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田丰池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1904027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宋林洁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财务管理191班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2005177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张江来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龙玖涛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机器人221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2005019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卓启航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2005095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刘早早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 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2102006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高鑫磊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牛若存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2005016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程思佳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2105033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姜梓溪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财务管理212班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1904172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李康达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会计学192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2011106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刘芮彤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会计202班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2005114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 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1804063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范黎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会计学181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2105229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马明妍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2005001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财务管理201班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2005093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任露露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 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2105192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宫俪俪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2105135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牛玉洁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2105232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齐洋洋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2105123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韩秋明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会计学211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2005086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国贸201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2102012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陈希强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机器人211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</w:tbl>
    <w:p>
      <w:pPr>
        <w:spacing w:afterLines="50" w:line="360" w:lineRule="auto"/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>
      <w:pPr>
        <w:spacing w:afterLines="50" w:line="360" w:lineRule="auto"/>
        <w:ind w:firstLine="56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</w:p>
    <w:p>
      <w:pPr>
        <w:jc w:val="left"/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701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ZTNiNGUzMDE3MjliMzcyN2E5MzE2ZGZhNzk0ODgifQ=="/>
  </w:docVars>
  <w:rsids>
    <w:rsidRoot w:val="69B23636"/>
    <w:rsid w:val="00014294"/>
    <w:rsid w:val="00055CBC"/>
    <w:rsid w:val="000679FD"/>
    <w:rsid w:val="00090163"/>
    <w:rsid w:val="000D4D0D"/>
    <w:rsid w:val="000E0A81"/>
    <w:rsid w:val="000E3A2C"/>
    <w:rsid w:val="000F2B1D"/>
    <w:rsid w:val="001054C4"/>
    <w:rsid w:val="00105EEF"/>
    <w:rsid w:val="00125359"/>
    <w:rsid w:val="00156211"/>
    <w:rsid w:val="001638E9"/>
    <w:rsid w:val="00180804"/>
    <w:rsid w:val="001813E3"/>
    <w:rsid w:val="00196C48"/>
    <w:rsid w:val="001A0A52"/>
    <w:rsid w:val="001B4133"/>
    <w:rsid w:val="001B7099"/>
    <w:rsid w:val="001D5F39"/>
    <w:rsid w:val="00216AC9"/>
    <w:rsid w:val="00217D36"/>
    <w:rsid w:val="00221897"/>
    <w:rsid w:val="002269FA"/>
    <w:rsid w:val="00271DA6"/>
    <w:rsid w:val="00276941"/>
    <w:rsid w:val="00334CA7"/>
    <w:rsid w:val="00366FFC"/>
    <w:rsid w:val="00370D63"/>
    <w:rsid w:val="003B0CA9"/>
    <w:rsid w:val="003C0E26"/>
    <w:rsid w:val="003E0A48"/>
    <w:rsid w:val="003E5AAB"/>
    <w:rsid w:val="00411353"/>
    <w:rsid w:val="00412B3B"/>
    <w:rsid w:val="004702F1"/>
    <w:rsid w:val="00475F40"/>
    <w:rsid w:val="004807D2"/>
    <w:rsid w:val="004A2495"/>
    <w:rsid w:val="004A70C3"/>
    <w:rsid w:val="004B1932"/>
    <w:rsid w:val="004C2888"/>
    <w:rsid w:val="004F43DD"/>
    <w:rsid w:val="00505BED"/>
    <w:rsid w:val="00527AF5"/>
    <w:rsid w:val="0053163D"/>
    <w:rsid w:val="00531735"/>
    <w:rsid w:val="00563C6A"/>
    <w:rsid w:val="00586728"/>
    <w:rsid w:val="00596FB8"/>
    <w:rsid w:val="005A1B93"/>
    <w:rsid w:val="005B77B9"/>
    <w:rsid w:val="005C04C6"/>
    <w:rsid w:val="005D1393"/>
    <w:rsid w:val="005F70A0"/>
    <w:rsid w:val="00636E69"/>
    <w:rsid w:val="0066178E"/>
    <w:rsid w:val="006913E9"/>
    <w:rsid w:val="00694248"/>
    <w:rsid w:val="006B1910"/>
    <w:rsid w:val="006C7940"/>
    <w:rsid w:val="006D560C"/>
    <w:rsid w:val="006F046D"/>
    <w:rsid w:val="007039A4"/>
    <w:rsid w:val="00710252"/>
    <w:rsid w:val="0076702A"/>
    <w:rsid w:val="00770784"/>
    <w:rsid w:val="007A529F"/>
    <w:rsid w:val="007C2337"/>
    <w:rsid w:val="007E651C"/>
    <w:rsid w:val="00824048"/>
    <w:rsid w:val="008275B8"/>
    <w:rsid w:val="00831C7E"/>
    <w:rsid w:val="00867EBE"/>
    <w:rsid w:val="008B3E67"/>
    <w:rsid w:val="008B4195"/>
    <w:rsid w:val="008C13BF"/>
    <w:rsid w:val="008C2841"/>
    <w:rsid w:val="008D4648"/>
    <w:rsid w:val="009253BE"/>
    <w:rsid w:val="0094507F"/>
    <w:rsid w:val="00952DB6"/>
    <w:rsid w:val="00965148"/>
    <w:rsid w:val="0096570F"/>
    <w:rsid w:val="0099356E"/>
    <w:rsid w:val="009B2595"/>
    <w:rsid w:val="009B7535"/>
    <w:rsid w:val="009F5A69"/>
    <w:rsid w:val="00A06C89"/>
    <w:rsid w:val="00A24D22"/>
    <w:rsid w:val="00A253BB"/>
    <w:rsid w:val="00A36C0F"/>
    <w:rsid w:val="00A41095"/>
    <w:rsid w:val="00A552FE"/>
    <w:rsid w:val="00A847D5"/>
    <w:rsid w:val="00AB11BF"/>
    <w:rsid w:val="00AD400A"/>
    <w:rsid w:val="00AE7B8B"/>
    <w:rsid w:val="00B22271"/>
    <w:rsid w:val="00B31253"/>
    <w:rsid w:val="00B42D9D"/>
    <w:rsid w:val="00B538DF"/>
    <w:rsid w:val="00B76311"/>
    <w:rsid w:val="00B77CA4"/>
    <w:rsid w:val="00B82F90"/>
    <w:rsid w:val="00B930C2"/>
    <w:rsid w:val="00BA3E73"/>
    <w:rsid w:val="00BC0AAB"/>
    <w:rsid w:val="00BC0DB8"/>
    <w:rsid w:val="00BF07F8"/>
    <w:rsid w:val="00C13DFD"/>
    <w:rsid w:val="00C57672"/>
    <w:rsid w:val="00C67BD4"/>
    <w:rsid w:val="00C845C0"/>
    <w:rsid w:val="00C94C3A"/>
    <w:rsid w:val="00CB5B54"/>
    <w:rsid w:val="00CE76EA"/>
    <w:rsid w:val="00D05D98"/>
    <w:rsid w:val="00D51AA2"/>
    <w:rsid w:val="00D55D26"/>
    <w:rsid w:val="00DB37CE"/>
    <w:rsid w:val="00DB6AA6"/>
    <w:rsid w:val="00DD63AA"/>
    <w:rsid w:val="00DE5D7D"/>
    <w:rsid w:val="00E31B88"/>
    <w:rsid w:val="00E3497E"/>
    <w:rsid w:val="00E43941"/>
    <w:rsid w:val="00E53901"/>
    <w:rsid w:val="00E57088"/>
    <w:rsid w:val="00E62953"/>
    <w:rsid w:val="00E953A0"/>
    <w:rsid w:val="00EA6BA8"/>
    <w:rsid w:val="00EB66C2"/>
    <w:rsid w:val="00EC616F"/>
    <w:rsid w:val="00EC622E"/>
    <w:rsid w:val="00F01066"/>
    <w:rsid w:val="00F31CCE"/>
    <w:rsid w:val="00F34F82"/>
    <w:rsid w:val="00F5158F"/>
    <w:rsid w:val="00F96F6B"/>
    <w:rsid w:val="00FC7D12"/>
    <w:rsid w:val="00FD592C"/>
    <w:rsid w:val="00FE048B"/>
    <w:rsid w:val="00FF6A36"/>
    <w:rsid w:val="012E6321"/>
    <w:rsid w:val="09762024"/>
    <w:rsid w:val="14E8453B"/>
    <w:rsid w:val="15E607EE"/>
    <w:rsid w:val="189B0CC5"/>
    <w:rsid w:val="1B7601D6"/>
    <w:rsid w:val="1C2F2DBB"/>
    <w:rsid w:val="22AF5763"/>
    <w:rsid w:val="230838DE"/>
    <w:rsid w:val="26AC64AD"/>
    <w:rsid w:val="276F558A"/>
    <w:rsid w:val="29FC4F2B"/>
    <w:rsid w:val="2A2075AF"/>
    <w:rsid w:val="2C8B54D0"/>
    <w:rsid w:val="304E057B"/>
    <w:rsid w:val="33612EFF"/>
    <w:rsid w:val="361C29A2"/>
    <w:rsid w:val="3C2C521D"/>
    <w:rsid w:val="3E144A42"/>
    <w:rsid w:val="3E2B1D65"/>
    <w:rsid w:val="3EA81BE4"/>
    <w:rsid w:val="3F9209D7"/>
    <w:rsid w:val="47C7101F"/>
    <w:rsid w:val="48EB3A91"/>
    <w:rsid w:val="4C5C05A9"/>
    <w:rsid w:val="51713DB8"/>
    <w:rsid w:val="5A2278CB"/>
    <w:rsid w:val="5AC93E3E"/>
    <w:rsid w:val="5B9456B4"/>
    <w:rsid w:val="61926DF2"/>
    <w:rsid w:val="62496196"/>
    <w:rsid w:val="645F5129"/>
    <w:rsid w:val="664108B2"/>
    <w:rsid w:val="69B23636"/>
    <w:rsid w:val="6B533652"/>
    <w:rsid w:val="6CF22D3E"/>
    <w:rsid w:val="6D535020"/>
    <w:rsid w:val="743575A5"/>
    <w:rsid w:val="788849F1"/>
    <w:rsid w:val="7CE1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585858"/>
      <w:u w:val="none"/>
    </w:rPr>
  </w:style>
  <w:style w:type="character" w:styleId="8">
    <w:name w:val="Hyperlink"/>
    <w:basedOn w:val="6"/>
    <w:qFormat/>
    <w:uiPriority w:val="0"/>
    <w:rPr>
      <w:color w:val="585858"/>
      <w:u w:val="none"/>
    </w:rPr>
  </w:style>
  <w:style w:type="character" w:customStyle="1" w:styleId="9">
    <w:name w:val="item-name12"/>
    <w:basedOn w:val="6"/>
    <w:qFormat/>
    <w:uiPriority w:val="0"/>
    <w:rPr>
      <w:color w:val="666666"/>
      <w:sz w:val="18"/>
      <w:szCs w:val="18"/>
    </w:rPr>
  </w:style>
  <w:style w:type="character" w:customStyle="1" w:styleId="10">
    <w:name w:val="item-name6"/>
    <w:basedOn w:val="6"/>
    <w:qFormat/>
    <w:uiPriority w:val="0"/>
  </w:style>
  <w:style w:type="character" w:customStyle="1" w:styleId="11">
    <w:name w:val="item-name14"/>
    <w:basedOn w:val="6"/>
    <w:qFormat/>
    <w:uiPriority w:val="0"/>
    <w:rPr>
      <w:sz w:val="24"/>
      <w:szCs w:val="24"/>
    </w:rPr>
  </w:style>
  <w:style w:type="character" w:customStyle="1" w:styleId="12">
    <w:name w:val="item-name13"/>
    <w:basedOn w:val="6"/>
    <w:qFormat/>
    <w:uiPriority w:val="0"/>
    <w:rPr>
      <w:color w:val="000000"/>
    </w:rPr>
  </w:style>
  <w:style w:type="character" w:customStyle="1" w:styleId="13">
    <w:name w:val="item-name7"/>
    <w:basedOn w:val="6"/>
    <w:qFormat/>
    <w:uiPriority w:val="0"/>
    <w:rPr>
      <w:color w:val="FFFFFF"/>
      <w:sz w:val="24"/>
      <w:szCs w:val="24"/>
    </w:rPr>
  </w:style>
  <w:style w:type="character" w:customStyle="1" w:styleId="14">
    <w:name w:val="bsharetext"/>
    <w:basedOn w:val="6"/>
    <w:qFormat/>
    <w:uiPriority w:val="0"/>
  </w:style>
  <w:style w:type="character" w:customStyle="1" w:styleId="15">
    <w:name w:val="news_meta"/>
    <w:basedOn w:val="6"/>
    <w:qFormat/>
    <w:uiPriority w:val="0"/>
    <w:rPr>
      <w:color w:val="B6B6B6"/>
    </w:rPr>
  </w:style>
  <w:style w:type="character" w:customStyle="1" w:styleId="16">
    <w:name w:val="item-name11"/>
    <w:basedOn w:val="6"/>
    <w:qFormat/>
    <w:uiPriority w:val="0"/>
    <w:rPr>
      <w:color w:val="FFFFFF"/>
      <w:sz w:val="21"/>
      <w:szCs w:val="21"/>
    </w:rPr>
  </w:style>
  <w:style w:type="character" w:customStyle="1" w:styleId="17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8">
    <w:name w:val="item-name15"/>
    <w:basedOn w:val="6"/>
    <w:qFormat/>
    <w:uiPriority w:val="0"/>
    <w:rPr>
      <w:color w:val="000000"/>
    </w:rPr>
  </w:style>
  <w:style w:type="character" w:customStyle="1" w:styleId="1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20">
    <w:name w:val="item-name8"/>
    <w:basedOn w:val="6"/>
    <w:qFormat/>
    <w:uiPriority w:val="0"/>
    <w:rPr>
      <w:color w:val="308EC4"/>
    </w:rPr>
  </w:style>
  <w:style w:type="character" w:customStyle="1" w:styleId="21">
    <w:name w:val="xh_title"/>
    <w:basedOn w:val="6"/>
    <w:qFormat/>
    <w:uiPriority w:val="0"/>
    <w:rPr>
      <w:b/>
      <w:color w:val="1597A8"/>
    </w:rPr>
  </w:style>
  <w:style w:type="character" w:customStyle="1" w:styleId="22">
    <w:name w:val="news_title"/>
    <w:basedOn w:val="6"/>
    <w:qFormat/>
    <w:uiPriority w:val="0"/>
  </w:style>
  <w:style w:type="character" w:customStyle="1" w:styleId="23">
    <w:name w:val="item-name9"/>
    <w:basedOn w:val="6"/>
    <w:qFormat/>
    <w:uiPriority w:val="0"/>
    <w:rPr>
      <w:color w:val="FFFFFF"/>
      <w:sz w:val="21"/>
      <w:szCs w:val="21"/>
    </w:rPr>
  </w:style>
  <w:style w:type="character" w:customStyle="1" w:styleId="24">
    <w:name w:val="item-name10"/>
    <w:basedOn w:val="6"/>
    <w:qFormat/>
    <w:uiPriority w:val="0"/>
    <w:rPr>
      <w:color w:val="FFFFFF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362E68-68A0-441A-8B0C-549F207FC152}">
  <ds:schemaRefs/>
</ds:datastoreItem>
</file>

<file path=customXml/itemProps3.xml><?xml version="1.0" encoding="utf-8"?>
<ds:datastoreItem xmlns:ds="http://schemas.openxmlformats.org/officeDocument/2006/customXml" ds:itemID="{6AFE53FF-C260-4CD4-92AB-3CAB35739C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信念技术论坛</Company>
  <Pages>4</Pages>
  <Words>1370</Words>
  <Characters>2106</Characters>
  <Lines>4</Lines>
  <Paragraphs>1</Paragraphs>
  <TotalTime>2</TotalTime>
  <ScaleCrop>false</ScaleCrop>
  <LinksUpToDate>false</LinksUpToDate>
  <CharactersWithSpaces>2196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2019-09-25T07:19:00Z</dcterms:created>
  <dc:creator>陌念°</dc:creator>
  <cp:lastModifiedBy>康健</cp:lastModifiedBy>
  <dcterms:modified xsi:type="dcterms:W3CDTF">2022-05-03T07:55:19Z</dcterms:modified>
  <dc:title>辽宁理工学院教务处文件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AE0D9BCA43D24A2EA12DE24F83BA5332</vt:lpwstr>
  </property>
</Properties>
</file>